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盈财预分指〔2018〕60号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盈江县苏典乡卫生院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108.16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108.16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108.16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108.16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106.70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1.46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BEABA6A1-DD89-4106-895E-9F9A20EE506D}"/>
    <w:docVar w:name="DocumentName" w:val="盈财预分指〔2018〕60号(苏典乡卫生院）"/>
  </w:docVars>
  <w:rsids>
    <w:rsidRoot w:val="00195BA5"/>
    <w:rsid w:val="0012238E"/>
    <w:rsid w:val="00195BA5"/>
    <w:rsid w:val="004E604C"/>
    <w:rsid w:val="005C6008"/>
    <w:rsid w:val="006862EF"/>
    <w:rsid w:val="00A232BB"/>
    <w:rsid w:val="00B307B3"/>
    <w:rsid w:val="00DA76BC"/>
    <w:rsid w:val="00F96F09"/>
    <w:rsid w:val="06492EF4"/>
    <w:rsid w:val="09992ACB"/>
    <w:rsid w:val="15E26DC1"/>
    <w:rsid w:val="27D342E1"/>
    <w:rsid w:val="50B96B27"/>
    <w:rsid w:val="7CF41A4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Date Char"/>
    <w:basedOn w:val="5"/>
    <w:link w:val="2"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2019-01-28T02:28:45Z</dcterms:modified>
  <dc:title>为加强财务管理，确保资金安全及会计信息的真实完整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