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盈财预分指〔2018〕62号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盈江县铜壁关乡卫生院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93.86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93.86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93.86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93.86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93.13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0.73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E71A4D16-1FB5-436D-BE1F-8211183D6889}"/>
    <w:docVar w:name="DocumentName" w:val="盈财预分指〔2018〕62号（铜壁关乡卫生院）"/>
  </w:docVars>
  <w:rsids>
    <w:rsidRoot w:val="003C7776"/>
    <w:rsid w:val="000771D2"/>
    <w:rsid w:val="003C7776"/>
    <w:rsid w:val="00A9498E"/>
    <w:rsid w:val="00AD4C20"/>
    <w:rsid w:val="00EB69AC"/>
    <w:rsid w:val="29E87E24"/>
    <w:rsid w:val="2D8D02C2"/>
    <w:rsid w:val="43AA7222"/>
    <w:rsid w:val="4F4E5F75"/>
    <w:rsid w:val="56831942"/>
    <w:rsid w:val="6C07361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53</Words>
  <Characters>307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2019-01-28T02:29:17Z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