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MMKUjvR9d5xxI5Wfw2+twpKhkb32GGEhBd1CH5XnkzOU8lq5oJLJguoOdvXLICg3jFEAnUgqy0wt5zoCuNYnOxPvJUvSmyPIAJZADaVngYu2Zf0PlzSiEpy4z8I8ucJBxuM4pTXlbPYeaIk14m/qQWLWmXcXEfjkuGaEhac5kG1xSjTfK7MPTIm+F5M+/ng+B4alnuw6k15m+CEw95Xs2k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L3bdFZNlGRk94SV2z03g78bNvhbDvpi9vkmNH81Fmd9/XmPtFrDok3Q0UQWUV/stc/DyInGmDGrW7giiZWpiUtkLgZwOgO2u4wat5R2+EgpaybS6X8PfhuK1vsj1kixx6ZUawcdb2RpMQiWBl+GJjmfK1Pn0mXysLSXtTEbvUn8i61bC7YJzWz/MjV7Ntm/4Q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盈财预分指〔2018〕64号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盈江县弄璋镇中心卫生院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416.86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416.86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416.86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416.86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411.15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5.71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EC68B67F-6E6C-4E60-8016-ECD44DB17931}"/>
    <w:docVar w:name="DocumentName" w:val="盈财预分指〔2018〕64号（弄璋镇中心卫生院）"/>
  </w:docVars>
  <w:rsids>
    <w:rsidRoot w:val="00363642"/>
    <w:rsid w:val="00363642"/>
    <w:rsid w:val="00395268"/>
    <w:rsid w:val="003D077D"/>
    <w:rsid w:val="00A22C67"/>
    <w:rsid w:val="00B80751"/>
    <w:rsid w:val="0DEA37AD"/>
    <w:rsid w:val="19AB1969"/>
    <w:rsid w:val="1D022C31"/>
    <w:rsid w:val="26E75813"/>
    <w:rsid w:val="43D8616A"/>
    <w:rsid w:val="53C63BA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Date Char"/>
    <w:basedOn w:val="5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54</Words>
  <Characters>312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2019-01-28T02:29:45Z</dcterms:modified>
  <dc:title>为加强财务管理，确保资金安全及会计信息的真实完整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