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盈财预分指〔2018〕66号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盈江县新城乡卫生院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172.56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172.56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172.56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172.56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147.47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25.09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E6352ED9-EB7A-4C4C-AF46-01CD53363E18}"/>
    <w:docVar w:name="DocumentName" w:val="盈财预分指〔2018〕66号（新城乡卫生院）"/>
  </w:docVars>
  <w:rsids>
    <w:rsidRoot w:val="000428EA"/>
    <w:rsid w:val="000428EA"/>
    <w:rsid w:val="001B56A3"/>
    <w:rsid w:val="00307B3A"/>
    <w:rsid w:val="00561C7F"/>
    <w:rsid w:val="0085645C"/>
    <w:rsid w:val="0E055EAF"/>
    <w:rsid w:val="1DDC58D7"/>
    <w:rsid w:val="31B77949"/>
    <w:rsid w:val="4A0445AF"/>
    <w:rsid w:val="58645576"/>
    <w:rsid w:val="622D7CB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311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2019-01-28T02:30:45Z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