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P/6EB5WXxa5BdsfeJDLbva4j8P+b3K4YL2ePd45cY6+G1XNsQpxnr7/nxTqdI4dDTFEAnUgqy0wt5zoCuNYnOxPvJUvSmyPIAJZADaVngYuR+VH4opIo+o3W16U7hnLMhuM4pTXlbPYeaIk14m/qQW6cf0mjFhYpM8c1AbSJ+29mbJfxDjqhnzg3zVTOTPMlekcANl4tGTeNhLYSCaWkbo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H3HdVgNBWhcm3iehJ4rvIY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盈财预分指〔2018〕74号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盈江县平原镇中心卫生院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372.33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372.33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372.33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372.33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371.76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0.57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AFAF9E88-0F4C-4BC5-A4CD-FCB347A55510}"/>
    <w:docVar w:name="DocumentName" w:val="盈财预分指〔2018〕74号（平原镇中心卫生院）"/>
  </w:docVars>
  <w:rsids>
    <w:rsidRoot w:val="00A7693B"/>
    <w:rsid w:val="002E31BE"/>
    <w:rsid w:val="007736AB"/>
    <w:rsid w:val="00A7693B"/>
    <w:rsid w:val="00D339BF"/>
    <w:rsid w:val="00F27A28"/>
    <w:rsid w:val="266A3187"/>
    <w:rsid w:val="32B00E80"/>
    <w:rsid w:val="32C256EB"/>
    <w:rsid w:val="3E0A0E9A"/>
    <w:rsid w:val="48876557"/>
    <w:rsid w:val="70A7739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312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2018-02-09T02:10:00Z</dcterms:created>
  <dc:creator>用户武必巧</dc:creator>
  <cp:lastModifiedBy>用户王民生</cp:lastModifiedBy>
  <cp:lastPrinted>2018-01-05T03:22:00Z</cp:lastPrinted>
  <dcterms:modified xsi:type="dcterms:W3CDTF">2019-01-28T02:32:33Z</dcterms:modified>
  <dc:title>为加强财务管理，确保资金安全及会计信息的真实完整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