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7" name="KGD_Gobal1" descr="lskY7P30+39SSS2ze3CC/ArIQKqx83N7+xCpLgPxwhUoVMFmUrTRXLZv+oLbJrtD1/OhFdv486PDMz6k6W2uILgLxD5oMHQ2Qw/UO16Y9rYMo9bj5imfhlJK2ktFI15M08kg13qL3W9Ec1abQbcWbF3uPHqlvPU6SwDEkq8xNBnzeW+OTQjNHZhVg+VcjQ6V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STAdBcyV5cVVXfkI5+LfCh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08kg13qL3W9Ec1abQbcWbF3uPHqlvPU6SwDEkq8xNBnzeW+OTQjNHZhVg+VcjQ6V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STAdBcyV5cVVXfkI5+LfCh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3E7$01$3A$00011" descr="nwkOiId/bBbOAe61rgYT4vXM3UaFFF0tl2W9B2ekj1Z7kYnHXrUHbs1gN35c90qvEPjUUlXNHzyFD/18u2KTjv60Tutnh/KWP1hM4Xs01S5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QHuJcMH++bTSddENDXVhc3RpFIHph1XLphH5ojdmI49CbCIQba6AuIHG6IpTHVwHTfDx/7RbnCsVfmxskZYc4aQu0XgkXrnSWENVdFQvSjGEH0zdz0ktm25WQqonvGmPxReKoZrarg++k6Y75Q9EFEPR4WrLg9H/V9A+GKMB6nM+5XjQA8CbLo6AnK2NI68wefkeQ3DQaRvL5sxbj218531CfiO5u00L+e7l8WpiCJt802TzcmtbRTd6gQZjZvnsukVuAkmACiL9Pqi0Pv5yAAowK+VhMQEFggOFLTeIKQ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hmfB8iahEiZOWbl6jROXzcYhXu8GAsvCAyk1fSjRVgO/dd7yR3D5mTonA/4biAyHLTyxydM/PvbtRkr1/p1Dtpzm0Dn8YHBb523jzGZ+JZ1AI3/AjRFDHQ/gtfKspRa8GplVfXrZKNO/GoF4fJtiW3XYPGY/Q1KZjk6hXSX161t4fICelr3f7dFaCHm1M10KBk3LZbLMXXP5ihcJWQ92MB4Qn1koDgVrdGg0KsROCY322cD4wnOoH+9FoqyiABTI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3E7$01$3A$00011" o:spid="_x0000_s1026" o:spt="1" alt="nwkOiId/bBbOAe61rgYT4vXM3UaFFF0tl2W9B2ekj1Z7kYnHXrUHbs1gN35c90qvEPjUUlXNHzyFD/18u2KTjv60Tutnh/KWP1hM4Xs01S5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QHuJcMH++bTSddENDXVhc3RpFIHph1XLphH5ojdmI49CbCIQba6AuIHG6IpTHVwHTfDx/7RbnCsVfmxskZYc4aQu0XgkXrnSWENVdFQvSjGEH0zdz0ktm25WQqonvGmPxReKoZrarg++k6Y75Q9EFEPR4WrLg9H/V9A+GKMB6nM+5XjQA8CbLo6AnK2NI68wefkeQ3DQaRvL5sxbj218531CfiO5u00L+e7l8WpiCJt802TzcmtbRTd6gQZjZvnsukVuAkmACiL9Pqi0Pv5yAAowK+VhMQEFggOFLTeIKQS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hmfB8iahEiZOWbl6jROXzcYhXu8GAsvCAyk1fSjRVgO/dd7yR3D5mTonA/4biAyHLTyxydM/PvbtRkr1/p1Dtpzm0Dn8YHBb523jzGZ+JZ1AI3/AjRFDHQ/gtfKspRa8GplVfXrZKNO/GoF4fJtiW3XYPGY/Q1KZjk6hXSX161t4fICelr3f7dFaCHm1M10KBk3LZbLMXXP5ihcJWQ92MB4Qn1koDgVrdGg0KsROCY322cD4wnOoH+9FoqyiABTIv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PSjvMNEJAABMDgAADgAAAAAAAAABACAAAAAn&#10;AQAAZHJzL2Uyb0RvYy54bWxQSwUGAAAAAAYABgBZAQAAag0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65763630"/>
        </w:rPr>
        <w:t>━━━━━━━━━━━━━━━━━━━━━━━━━━━</w:t>
      </w:r>
      <w:r>
        <w:rPr>
          <w:rFonts w:hint="default" w:ascii="Times New Roman" w:hAnsi="Times New Roman" w:cs="Times New Roman"/>
          <w:b/>
          <w:color w:val="FF0000"/>
          <w:spacing w:val="4"/>
          <w:w w:val="98"/>
          <w:kern w:val="0"/>
          <w:sz w:val="32"/>
          <w:szCs w:val="32"/>
          <w:fitText w:val="8785" w:id="6576363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6"/>
          <w:szCs w:val="36"/>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112</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小标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对政协盈江县十六届</w:t>
      </w:r>
      <w:r>
        <w:rPr>
          <w:rFonts w:hint="eastAsia" w:eastAsia="方正小标宋_GBK" w:cs="Times New Roman"/>
          <w:bCs/>
          <w:color w:val="auto"/>
          <w:sz w:val="44"/>
          <w:szCs w:val="44"/>
          <w:lang w:val="zh-CN" w:eastAsia="zh-CN"/>
        </w:rPr>
        <w:t>二</w:t>
      </w:r>
      <w:r>
        <w:rPr>
          <w:rFonts w:hint="default" w:ascii="Times New Roman" w:hAnsi="Times New Roman" w:eastAsia="方正小标宋_GBK" w:cs="Times New Roman"/>
          <w:bCs/>
          <w:color w:val="auto"/>
          <w:sz w:val="44"/>
          <w:szCs w:val="44"/>
          <w:lang w:val="zh-CN"/>
        </w:rPr>
        <w:t>次全会</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color w:val="auto"/>
          <w:sz w:val="44"/>
          <w:szCs w:val="44"/>
        </w:rPr>
      </w:pPr>
      <w:r>
        <w:rPr>
          <w:rFonts w:hint="default" w:ascii="Times New Roman" w:hAnsi="Times New Roman" w:eastAsia="方正小标宋_GBK" w:cs="Times New Roman"/>
          <w:bCs/>
          <w:color w:val="auto"/>
          <w:sz w:val="44"/>
          <w:szCs w:val="44"/>
          <w:lang w:val="zh-CN"/>
        </w:rPr>
        <w:t>第</w:t>
      </w:r>
      <w:r>
        <w:rPr>
          <w:rFonts w:hint="eastAsia" w:eastAsia="方正小标宋_GBK" w:cs="Times New Roman"/>
          <w:bCs/>
          <w:color w:val="auto"/>
          <w:sz w:val="44"/>
          <w:szCs w:val="44"/>
          <w:lang w:val="en-US" w:eastAsia="zh-CN"/>
        </w:rPr>
        <w:t>120</w:t>
      </w:r>
      <w:r>
        <w:rPr>
          <w:rFonts w:hint="default" w:ascii="Times New Roman" w:hAnsi="Times New Roman" w:eastAsia="方正小标宋_GBK" w:cs="Times New Roman"/>
          <w:bCs/>
          <w:color w:val="auto"/>
          <w:sz w:val="44"/>
          <w:szCs w:val="44"/>
          <w:lang w:val="zh-CN"/>
        </w:rPr>
        <w:t>号提案的答复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王世浩</w:t>
      </w:r>
      <w:r>
        <w:rPr>
          <w:rFonts w:hint="default" w:ascii="Times New Roman" w:hAnsi="Times New Roman" w:eastAsia="方正仿宋_GBK" w:cs="Times New Roman"/>
          <w:sz w:val="32"/>
          <w:szCs w:val="32"/>
          <w:lang w:val="zh-CN"/>
        </w:rPr>
        <w:t>委员：</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解决盈江烈士陵园修缮维护费用</w:t>
      </w:r>
      <w:r>
        <w:rPr>
          <w:rFonts w:hint="default" w:ascii="Times New Roman" w:hAnsi="Times New Roman" w:eastAsia="方正仿宋_GBK" w:cs="Times New Roman"/>
          <w:sz w:val="32"/>
          <w:szCs w:val="32"/>
          <w:lang w:val="zh-CN"/>
        </w:rPr>
        <w:t>的提案，已交我们研究办理，现答复如下：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盈江烈士陵园预计修缮维护资金31万元，需要报经盈江县人民政府主要领导和相关分管领导并同意后，再视财力安排。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-232410</wp:posOffset>
                </wp:positionH>
                <wp:positionV relativeFrom="page">
                  <wp:posOffset>9357360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3pt;margin-top:736.8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q4qE9gAAAANAQAADwAAAAAAAAABACAAAAAiAAAAZHJzL2Rvd25y&#10;ZXYueG1sUEsBAhQAFAAAAAgAh07iQMGrktb+AQAA7gMAAA4AAAAAAAAAAQAgAAAAJwEAAGRycy9l&#10;Mm9Eb2MueG1sUEsFBgAAAAAGAAYAWQEAAJcF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目建设资金。</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4653280</wp:posOffset>
            </wp:positionH>
            <wp:positionV relativeFrom="page">
              <wp:posOffset>2725420</wp:posOffset>
            </wp:positionV>
            <wp:extent cx="1619885" cy="1619885"/>
            <wp:effectExtent l="0" t="0" r="0" b="10795"/>
            <wp:wrapNone/>
            <wp:docPr id="7" name="KG_649D33E7$01$3A$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49D33E7$01$3A$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zh-CN"/>
        </w:rPr>
        <w:t>以上是我局对你所提的提案答复，如有不妥，请多指正。再次感谢你一直以来对盈江财政工作的关心支持。</w:t>
      </w: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600" w:lineRule="exact"/>
        <w:ind w:left="0" w:leftChars="0" w:right="0" w:rightChars="0"/>
        <w:jc w:val="center"/>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56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lang w:val="en-US" w:eastAsia="zh-CN"/>
        </w:rPr>
      </w:pPr>
      <w:r>
        <w:rPr>
          <w:rFonts w:hint="default" w:ascii="Times New Roman" w:hAnsi="Times New Roman" w:eastAsia="方正仿宋_GBK" w:cs="Times New Roman"/>
          <w:sz w:val="28"/>
          <w:szCs w:val="28"/>
          <w:lang w:val="en-US" w:eastAsia="zh-CN"/>
        </w:rPr>
        <w:t>抄送</w:t>
      </w:r>
      <w:r>
        <w:rPr>
          <w:rFonts w:hint="default" w:ascii="Times New Roman" w:hAnsi="Times New Roman" w:eastAsia="方正仿宋_GBK" w:cs="Times New Roman"/>
          <w:sz w:val="28"/>
          <w:szCs w:val="28"/>
        </w:rPr>
        <w:t>：县政府督查室，</w:t>
      </w:r>
      <w:r>
        <w:rPr>
          <w:rFonts w:hint="default" w:ascii="Times New Roman" w:hAnsi="Times New Roman" w:eastAsia="方正仿宋_GBK" w:cs="Times New Roman"/>
          <w:sz w:val="28"/>
          <w:szCs w:val="28"/>
          <w:lang w:eastAsia="zh-CN"/>
        </w:rPr>
        <w:t>县政协提案社法联络委</w:t>
      </w:r>
      <w:r>
        <w:rPr>
          <w:rFonts w:hint="default" w:ascii="Times New Roman" w:hAnsi="Times New Roman" w:eastAsia="方正仿宋_GBK" w:cs="Times New Roman"/>
          <w:sz w:val="28"/>
          <w:szCs w:val="28"/>
        </w:rPr>
        <w:t>。</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F47D14"/>
    <w:rsid w:val="0C3D3F7E"/>
    <w:rsid w:val="0CCF0636"/>
    <w:rsid w:val="0E734C2D"/>
    <w:rsid w:val="10BA2B9B"/>
    <w:rsid w:val="10F3040A"/>
    <w:rsid w:val="11833BF3"/>
    <w:rsid w:val="118952FF"/>
    <w:rsid w:val="11BF7DCA"/>
    <w:rsid w:val="13381280"/>
    <w:rsid w:val="138973EA"/>
    <w:rsid w:val="15AE3FC0"/>
    <w:rsid w:val="17B41286"/>
    <w:rsid w:val="19326B0D"/>
    <w:rsid w:val="1B821ACD"/>
    <w:rsid w:val="1C812C15"/>
    <w:rsid w:val="1FBD7668"/>
    <w:rsid w:val="1FC3227C"/>
    <w:rsid w:val="202D5948"/>
    <w:rsid w:val="225C368F"/>
    <w:rsid w:val="23A44173"/>
    <w:rsid w:val="23BE0248"/>
    <w:rsid w:val="23CC5D44"/>
    <w:rsid w:val="27947EE5"/>
    <w:rsid w:val="279C1588"/>
    <w:rsid w:val="296F5223"/>
    <w:rsid w:val="2A8A03AC"/>
    <w:rsid w:val="2B2F5A42"/>
    <w:rsid w:val="2EBA3C63"/>
    <w:rsid w:val="2FEC17B8"/>
    <w:rsid w:val="302A166D"/>
    <w:rsid w:val="30B00B8C"/>
    <w:rsid w:val="34F80C6B"/>
    <w:rsid w:val="35FB2318"/>
    <w:rsid w:val="36CE4B0D"/>
    <w:rsid w:val="403B22D4"/>
    <w:rsid w:val="411D22E4"/>
    <w:rsid w:val="4161390D"/>
    <w:rsid w:val="42996077"/>
    <w:rsid w:val="44B27A1D"/>
    <w:rsid w:val="45DD0B9F"/>
    <w:rsid w:val="471825FE"/>
    <w:rsid w:val="4B4F4E35"/>
    <w:rsid w:val="4D332C9D"/>
    <w:rsid w:val="4F6C116F"/>
    <w:rsid w:val="4F936CC6"/>
    <w:rsid w:val="514919A5"/>
    <w:rsid w:val="527A416D"/>
    <w:rsid w:val="52C435D9"/>
    <w:rsid w:val="54FD58E9"/>
    <w:rsid w:val="55681864"/>
    <w:rsid w:val="5C6C5463"/>
    <w:rsid w:val="5D106E32"/>
    <w:rsid w:val="60337AD9"/>
    <w:rsid w:val="60CD6CF3"/>
    <w:rsid w:val="61293BCA"/>
    <w:rsid w:val="62145A44"/>
    <w:rsid w:val="647C37ED"/>
    <w:rsid w:val="64E2082D"/>
    <w:rsid w:val="6606155F"/>
    <w:rsid w:val="66F4208B"/>
    <w:rsid w:val="69E958EF"/>
    <w:rsid w:val="6F655B31"/>
    <w:rsid w:val="70B42F1E"/>
    <w:rsid w:val="74035C17"/>
    <w:rsid w:val="742D2C0A"/>
    <w:rsid w:val="76B7718E"/>
    <w:rsid w:val="780B7B4B"/>
    <w:rsid w:val="79562FA2"/>
    <w:rsid w:val="7A075007"/>
    <w:rsid w:val="7AA33856"/>
    <w:rsid w:val="7C122B9D"/>
    <w:rsid w:val="7D3415AD"/>
    <w:rsid w:val="7E10311A"/>
    <w:rsid w:val="7EE5587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426</Words>
  <Characters>446</Characters>
  <Lines>1</Lines>
  <Paragraphs>1</Paragraphs>
  <TotalTime>0</TotalTime>
  <ScaleCrop>false</ScaleCrop>
  <LinksUpToDate>false</LinksUpToDate>
  <CharactersWithSpaces>549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2023-06-29T07:34:18Z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3842719AE81C4B3B81249B254DD82FAB_13</vt:lpwstr>
  </property>
</Properties>
</file>