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51</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56</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胡昌海</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w:t>
      </w:r>
      <w:r>
        <w:rPr>
          <w:rFonts w:hint="default" w:ascii="Times New Roman" w:hAnsi="Times New Roman" w:eastAsia="方正仿宋_GBK" w:cs="Times New Roman"/>
          <w:sz w:val="32"/>
          <w:szCs w:val="32"/>
        </w:rPr>
        <w:t>关于帮助解决苏典乡九年一贯制学校基础设施建设及电子教学设备维护资金</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首先感谢你对我们工作的关心与支持。近年来我县经济社会各项事业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w:t>
      </w:r>
      <w:r>
        <w:rPr>
          <w:rFonts w:hint="eastAsia" w:ascii="Times New Roman" w:hAnsi="Times New Roman" w:eastAsia="方正仿宋_GBK" w:cs="Times New Roman"/>
          <w:sz w:val="32"/>
          <w:szCs w:val="32"/>
          <w:lang w:val="zh-CN"/>
        </w:rPr>
        <w:t>。</w:t>
      </w:r>
      <w:r>
        <w:rPr>
          <w:rFonts w:hint="eastAsia" w:ascii="Times New Roman" w:hAnsi="Times New Roman" w:eastAsia="方正仿宋_GBK" w:cs="Times New Roman"/>
          <w:sz w:val="32"/>
          <w:szCs w:val="32"/>
          <w:lang w:val="en-US" w:eastAsia="zh-CN"/>
        </w:rPr>
        <w:t>因近年来受疫情影响，经济下行，财政收支平衡压力巨大，历史债务累积较大，目前正</w:t>
      </w:r>
      <w:r>
        <w:rPr>
          <w:rFonts w:hint="eastAsia" w:eastAsia="方正仿宋_GBK" w:cs="Times New Roman"/>
          <w:sz w:val="32"/>
          <w:szCs w:val="32"/>
          <w:lang w:val="en-US" w:eastAsia="zh-CN"/>
        </w:rPr>
        <w:t>处于</w:t>
      </w:r>
      <w:r>
        <w:rPr>
          <w:rFonts w:hint="eastAsia" w:ascii="Times New Roman" w:hAnsi="Times New Roman" w:eastAsia="方正仿宋_GBK" w:cs="Times New Roman"/>
          <w:sz w:val="32"/>
          <w:szCs w:val="32"/>
          <w:lang w:val="en-US" w:eastAsia="zh-CN"/>
        </w:rPr>
        <w:t>还本付息高峰期，加之多项整改叠加，国库资金调度困难，目前暂无县级财力来解决此项目建设资金。</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-262255</wp:posOffset>
                </wp:positionH>
                <wp:positionV relativeFrom="page">
                  <wp:posOffset>9364345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65pt;margin-top:737.3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BL4Jl7XAAAA&#10;DQEAAA8AAAAAAAAAAQAgAAAAIgAAAGRycy9kb3ducmV2LnhtbFBLAQIUABQAAAAIAIdO4kCWVDJI&#10;5QEAAKADAAAOAAAAAAAAAAEAIAAAACYBAABkcnMvZTJvRG9jLnhtbFBLBQYAAAAABgAGAFkBAAB9&#10;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napToGrid/>
        <w:spacing w:line="560" w:lineRule="exact"/>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8</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val="en-US" w:eastAsia="zh-CN"/>
        </w:rPr>
        <w:t>杨坤</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18988229498</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xMGYxYzFiNzM4MTJmNmM5NzM2OWRmZjc4YzYxZTg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4B48A7"/>
    <w:rsid w:val="0CCF0636"/>
    <w:rsid w:val="0E734C2D"/>
    <w:rsid w:val="10BA2B9B"/>
    <w:rsid w:val="11833BF3"/>
    <w:rsid w:val="118952FF"/>
    <w:rsid w:val="11BF7DCA"/>
    <w:rsid w:val="13381280"/>
    <w:rsid w:val="138973EA"/>
    <w:rsid w:val="15AE3FC0"/>
    <w:rsid w:val="17B41286"/>
    <w:rsid w:val="1B821ACD"/>
    <w:rsid w:val="1C812C15"/>
    <w:rsid w:val="1FBD7668"/>
    <w:rsid w:val="1FC3227C"/>
    <w:rsid w:val="202D5948"/>
    <w:rsid w:val="225C368F"/>
    <w:rsid w:val="23A44173"/>
    <w:rsid w:val="23BE0248"/>
    <w:rsid w:val="23CC5D44"/>
    <w:rsid w:val="279C1588"/>
    <w:rsid w:val="28EF4FD9"/>
    <w:rsid w:val="296F5223"/>
    <w:rsid w:val="2A8A03AC"/>
    <w:rsid w:val="2B2F5A42"/>
    <w:rsid w:val="2EBA3C63"/>
    <w:rsid w:val="2FEC17B8"/>
    <w:rsid w:val="302A166D"/>
    <w:rsid w:val="30B00B8C"/>
    <w:rsid w:val="34F80C6B"/>
    <w:rsid w:val="35FB2318"/>
    <w:rsid w:val="36CE4B0D"/>
    <w:rsid w:val="3AF53018"/>
    <w:rsid w:val="403B22D4"/>
    <w:rsid w:val="411D22E4"/>
    <w:rsid w:val="4161390D"/>
    <w:rsid w:val="4165518D"/>
    <w:rsid w:val="42996077"/>
    <w:rsid w:val="43B61924"/>
    <w:rsid w:val="44B27A1D"/>
    <w:rsid w:val="45DD0B9F"/>
    <w:rsid w:val="471825FE"/>
    <w:rsid w:val="4B4F4E35"/>
    <w:rsid w:val="4D332C9D"/>
    <w:rsid w:val="4F6C116F"/>
    <w:rsid w:val="4F936CC6"/>
    <w:rsid w:val="514919A5"/>
    <w:rsid w:val="527A416D"/>
    <w:rsid w:val="52C435D9"/>
    <w:rsid w:val="54FD58E9"/>
    <w:rsid w:val="55681864"/>
    <w:rsid w:val="5C6C5463"/>
    <w:rsid w:val="60337AD9"/>
    <w:rsid w:val="60CD6CF3"/>
    <w:rsid w:val="61293BCA"/>
    <w:rsid w:val="62145A44"/>
    <w:rsid w:val="647C37ED"/>
    <w:rsid w:val="64E2082D"/>
    <w:rsid w:val="66F4208B"/>
    <w:rsid w:val="67E1376E"/>
    <w:rsid w:val="69E958EF"/>
    <w:rsid w:val="6F655B31"/>
    <w:rsid w:val="70B42F1E"/>
    <w:rsid w:val="7333146B"/>
    <w:rsid w:val="74035C17"/>
    <w:rsid w:val="742D2C0A"/>
    <w:rsid w:val="7451406F"/>
    <w:rsid w:val="780B7B4B"/>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238</Words>
  <Characters>247</Characters>
  <Lines>1</Lines>
  <Paragraphs>1</Paragraphs>
  <ScaleCrop>false</ScaleCrop>
  <LinksUpToDate>false</LinksUpToDate>
  <CharactersWithSpaces>350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2023-06-25T06:50:18Z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56AC65D926284C01AA84D82B5C74CD45_13</vt:lpwstr>
  </property>
</Properties>
</file>