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58</w:t>
      </w:r>
      <w:r>
        <w:rPr>
          <w:rFonts w:hint="default" w:ascii="Times New Roman" w:hAnsi="Times New Roman" w:eastAsia="方正仿宋_GBK" w:cs="Times New Roman"/>
          <w:sz w:val="32"/>
          <w:szCs w:val="32"/>
        </w:rPr>
        <w:t>号</w:t>
      </w:r>
    </w:p>
    <w:bookmarkEnd w:id="0"/>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97</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朗昌杰</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rPr>
        <w:t>给予拨付剩余资金加快推进支那乡民族团结广场建设</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调度资金十分困难，无力一次性解决欠拨资金。今后我局将努力筹措资金，分期分批给予拨付解决。</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-254000</wp:posOffset>
                </wp:positionH>
                <wp:positionV relativeFrom="page">
                  <wp:posOffset>9366250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pt;margin-top:737.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UpOKb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default"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532D64"/>
    <w:rsid w:val="07042D05"/>
    <w:rsid w:val="08892262"/>
    <w:rsid w:val="08F47D14"/>
    <w:rsid w:val="0C3D3F7E"/>
    <w:rsid w:val="0CCF0636"/>
    <w:rsid w:val="0E256E65"/>
    <w:rsid w:val="0E734C2D"/>
    <w:rsid w:val="10BA2B9B"/>
    <w:rsid w:val="11833BF3"/>
    <w:rsid w:val="118952FF"/>
    <w:rsid w:val="11BF7DCA"/>
    <w:rsid w:val="13381280"/>
    <w:rsid w:val="138973EA"/>
    <w:rsid w:val="15AE3FC0"/>
    <w:rsid w:val="17B41286"/>
    <w:rsid w:val="1B821ACD"/>
    <w:rsid w:val="1C812C15"/>
    <w:rsid w:val="1FBD7668"/>
    <w:rsid w:val="1FC3227C"/>
    <w:rsid w:val="202D5948"/>
    <w:rsid w:val="21A4770C"/>
    <w:rsid w:val="225C368F"/>
    <w:rsid w:val="23A44173"/>
    <w:rsid w:val="23BE0248"/>
    <w:rsid w:val="23CC5D44"/>
    <w:rsid w:val="279C1588"/>
    <w:rsid w:val="296F5223"/>
    <w:rsid w:val="2A8A03AC"/>
    <w:rsid w:val="2B2F5A42"/>
    <w:rsid w:val="2E2471D2"/>
    <w:rsid w:val="2EBA3C63"/>
    <w:rsid w:val="2FEC17B8"/>
    <w:rsid w:val="302A166D"/>
    <w:rsid w:val="30B00B8C"/>
    <w:rsid w:val="32906384"/>
    <w:rsid w:val="34F80C6B"/>
    <w:rsid w:val="35FB2318"/>
    <w:rsid w:val="36CE4B0D"/>
    <w:rsid w:val="403B22D4"/>
    <w:rsid w:val="411D22E4"/>
    <w:rsid w:val="4161390D"/>
    <w:rsid w:val="4165518D"/>
    <w:rsid w:val="42996077"/>
    <w:rsid w:val="44B27A1D"/>
    <w:rsid w:val="45DD0B9F"/>
    <w:rsid w:val="471825FE"/>
    <w:rsid w:val="4B4F4E35"/>
    <w:rsid w:val="4D273562"/>
    <w:rsid w:val="4D332C9D"/>
    <w:rsid w:val="4F6C116F"/>
    <w:rsid w:val="4F936CC6"/>
    <w:rsid w:val="51276E46"/>
    <w:rsid w:val="514919A5"/>
    <w:rsid w:val="527A416D"/>
    <w:rsid w:val="52C435D9"/>
    <w:rsid w:val="54FD58E9"/>
    <w:rsid w:val="55681864"/>
    <w:rsid w:val="5C6C5463"/>
    <w:rsid w:val="5C6D6905"/>
    <w:rsid w:val="60337AD9"/>
    <w:rsid w:val="60CD6CF3"/>
    <w:rsid w:val="61293BCA"/>
    <w:rsid w:val="62145A44"/>
    <w:rsid w:val="647C37ED"/>
    <w:rsid w:val="64E2082D"/>
    <w:rsid w:val="66F4208B"/>
    <w:rsid w:val="69E958EF"/>
    <w:rsid w:val="6F655B31"/>
    <w:rsid w:val="70B42F1E"/>
    <w:rsid w:val="74035C17"/>
    <w:rsid w:val="742D2C0A"/>
    <w:rsid w:val="780B7B4B"/>
    <w:rsid w:val="78301874"/>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2023-06-25T07:03:07Z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