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88</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220</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尹彤</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zh-CN" w:eastAsia="zh-CN"/>
        </w:rPr>
        <w:t>帮助发展壮大芒相村“生态鱼”产业</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r>
        <w:rPr>
          <w:rFonts w:hint="default" w:ascii="Times New Roman" w:hAnsi="Times New Roman"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-286385</wp:posOffset>
                </wp:positionH>
                <wp:positionV relativeFrom="page">
                  <wp:posOffset>9390380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55pt;margin-top:739.4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rJ4PR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firstLine="560" w:firstLineChars="200"/>
        <w:textAlignment w:val="auto"/>
        <w:outlineLvl w:val="9"/>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（承办人：李连归    联系电话：18988227487）</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bookmarkStart w:id="0" w:name="_GoBack"/>
      <w:bookmarkEnd w:id="0"/>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BFA5BE1"/>
    <w:rsid w:val="0C3D3F7E"/>
    <w:rsid w:val="0C865C27"/>
    <w:rsid w:val="0CCF0636"/>
    <w:rsid w:val="0DA27CAA"/>
    <w:rsid w:val="0E256E65"/>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41F6A5E"/>
    <w:rsid w:val="254D122E"/>
    <w:rsid w:val="279C1588"/>
    <w:rsid w:val="296F5223"/>
    <w:rsid w:val="2A8A03AC"/>
    <w:rsid w:val="2B2F5A42"/>
    <w:rsid w:val="2EBA3C63"/>
    <w:rsid w:val="2FEC17B8"/>
    <w:rsid w:val="302A166D"/>
    <w:rsid w:val="30B00B8C"/>
    <w:rsid w:val="31E7683A"/>
    <w:rsid w:val="32906384"/>
    <w:rsid w:val="34F80C6B"/>
    <w:rsid w:val="353C456C"/>
    <w:rsid w:val="35FB2318"/>
    <w:rsid w:val="36CE4B0D"/>
    <w:rsid w:val="403B22D4"/>
    <w:rsid w:val="40C1510F"/>
    <w:rsid w:val="411D22E4"/>
    <w:rsid w:val="4161390D"/>
    <w:rsid w:val="4165518D"/>
    <w:rsid w:val="42996077"/>
    <w:rsid w:val="44B27A1D"/>
    <w:rsid w:val="45DD0B9F"/>
    <w:rsid w:val="471825FE"/>
    <w:rsid w:val="4B4F4E35"/>
    <w:rsid w:val="4D332C9D"/>
    <w:rsid w:val="4F6C116F"/>
    <w:rsid w:val="4F936CC6"/>
    <w:rsid w:val="51276E4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6F6A109F"/>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2023-06-26T07:50:36Z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